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B52BD0" w:rsidRDefault="00744310" w:rsidP="00B13047">
      <w:pPr>
        <w:suppressAutoHyphens/>
        <w:autoSpaceDN w:val="0"/>
        <w:spacing w:line="100" w:lineRule="atLeast"/>
        <w:ind w:left="4254" w:firstLine="424"/>
        <w:textAlignment w:val="baseline"/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322E70" w:rsidRPr="00322E70">
        <w:rPr>
          <w:rFonts w:eastAsia="Arial"/>
          <w:b/>
          <w:kern w:val="3"/>
          <w:sz w:val="24"/>
          <w:szCs w:val="24"/>
          <w:lang w:eastAsia="zh-CN"/>
        </w:rPr>
        <w:t>пгт. Камское Устье, ул. Комарова, д. 20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B13047" w:rsidRDefault="0010435B" w:rsidP="00B13047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063146" w:rsidRPr="00063146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3B4E54">
        <w:rPr>
          <w:color w:val="000000"/>
          <w:kern w:val="3"/>
          <w:sz w:val="24"/>
          <w:szCs w:val="24"/>
          <w:lang w:eastAsia="zh-CN" w:bidi="hi-IN"/>
        </w:rPr>
        <w:t>р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322E70" w:rsidRPr="00322E70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322E70" w:rsidRPr="00322E70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22E70" w:rsidRPr="00322E70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322E7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не</w:t>
      </w:r>
      <w:r w:rsidR="00303BDA">
        <w:rPr>
          <w:color w:val="000000"/>
          <w:kern w:val="3"/>
          <w:sz w:val="24"/>
          <w:szCs w:val="24"/>
          <w:lang w:eastAsia="zh-CN" w:bidi="hi-IN"/>
        </w:rPr>
        <w:t xml:space="preserve"> более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22E70" w:rsidRPr="00322E70">
        <w:rPr>
          <w:b/>
          <w:color w:val="000000"/>
          <w:kern w:val="3"/>
          <w:sz w:val="24"/>
          <w:szCs w:val="24"/>
          <w:lang w:eastAsia="zh-CN" w:bidi="hi-IN"/>
        </w:rPr>
        <w:t>234 831,43</w:t>
      </w:r>
      <w:r w:rsidR="00322E70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52BD0" w:rsidRPr="00B52BD0">
        <w:rPr>
          <w:b/>
          <w:bCs/>
          <w:color w:val="000000"/>
          <w:kern w:val="3"/>
          <w:sz w:val="24"/>
          <w:szCs w:val="24"/>
          <w:lang w:eastAsia="zh-CN" w:bidi="hi-IN"/>
        </w:rPr>
        <w:t>94 000,00</w:t>
      </w:r>
      <w:r w:rsidR="00B52BD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322E70" w:rsidRPr="00322E70">
        <w:rPr>
          <w:b/>
          <w:bCs/>
          <w:color w:val="000000"/>
          <w:kern w:val="3"/>
          <w:sz w:val="24"/>
          <w:szCs w:val="24"/>
          <w:lang w:eastAsia="zh-CN" w:bidi="hi-IN"/>
        </w:rPr>
        <w:t>27 606,57</w:t>
      </w:r>
      <w:r w:rsidR="00322E7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B13047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B13047" w:rsidRPr="00B13047">
        <w:t xml:space="preserve"> </w:t>
      </w:r>
      <w:r w:rsidR="00B52BD0" w:rsidRPr="00B52BD0">
        <w:rPr>
          <w:color w:val="000000"/>
          <w:kern w:val="3"/>
          <w:sz w:val="24"/>
          <w:szCs w:val="24"/>
          <w:lang w:eastAsia="zh-CN" w:bidi="hi-IN"/>
        </w:rPr>
        <w:t>Ремонт подъездов</w:t>
      </w:r>
      <w:r w:rsidR="00B52BD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B13047" w:rsidRPr="00B13047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B1304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22E70" w:rsidRPr="00322E70">
        <w:rPr>
          <w:b/>
          <w:color w:val="000000"/>
          <w:kern w:val="3"/>
          <w:sz w:val="24"/>
          <w:szCs w:val="24"/>
          <w:lang w:eastAsia="zh-CN" w:bidi="hi-IN"/>
        </w:rPr>
        <w:t>484 000,00</w:t>
      </w:r>
      <w:r w:rsidR="00322E70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B13047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146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22E70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13047"/>
    <w:rsid w:val="00B47231"/>
    <w:rsid w:val="00B52BD0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05F10-049F-47BA-88B5-19389E6F2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4</TotalTime>
  <Pages>1</Pages>
  <Words>309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2600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7</cp:revision>
  <cp:lastPrinted>2023-02-01T06:27:00Z</cp:lastPrinted>
  <dcterms:created xsi:type="dcterms:W3CDTF">2024-06-18T11:16:00Z</dcterms:created>
  <dcterms:modified xsi:type="dcterms:W3CDTF">2024-07-01T10:46:00Z</dcterms:modified>
</cp:coreProperties>
</file>